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Joyce PLAYSTON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Widow.</w:t>
      </w:r>
    </w:p>
    <w:p w:rsidR="003D37C6" w:rsidRDefault="003D37C6" w:rsidP="003D37C6">
      <w:pPr>
        <w:rPr>
          <w:rFonts w:ascii="Times New Roman" w:hAnsi="Times New Roman" w:cs="Times New Roman"/>
        </w:rPr>
      </w:pPr>
    </w:p>
    <w:p w:rsidR="003D37C6" w:rsidRDefault="003D37C6" w:rsidP="003D37C6">
      <w:pPr>
        <w:rPr>
          <w:rFonts w:ascii="Times New Roman" w:hAnsi="Times New Roman" w:cs="Times New Roman"/>
        </w:rPr>
      </w:pP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her, Ralph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Sutton Coldfield(q.v.) and William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 Sutton Coldfield(q.v.).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her, Ralph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Sutton Coldfield(q.v.), William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 Sutton Coldfield(q.v.) and </w:t>
      </w: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Walker of Little Stretton, Shropshire(q.v.).  (ibid.)</w:t>
      </w:r>
    </w:p>
    <w:p w:rsidR="003D37C6" w:rsidRDefault="003D37C6" w:rsidP="003D37C6">
      <w:pPr>
        <w:rPr>
          <w:rFonts w:ascii="Times New Roman" w:hAnsi="Times New Roman" w:cs="Times New Roman"/>
        </w:rPr>
      </w:pPr>
    </w:p>
    <w:p w:rsidR="003D37C6" w:rsidRDefault="003D37C6" w:rsidP="003D37C6">
      <w:pPr>
        <w:tabs>
          <w:tab w:val="left" w:pos="7410"/>
        </w:tabs>
        <w:rPr>
          <w:rFonts w:ascii="Times New Roman" w:hAnsi="Times New Roman" w:cs="Times New Roman"/>
        </w:rPr>
      </w:pPr>
    </w:p>
    <w:p w:rsidR="003D37C6" w:rsidRDefault="003D37C6" w:rsidP="003D3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2019</w:t>
      </w:r>
    </w:p>
    <w:p w:rsidR="006B2F86" w:rsidRPr="00E71FC3" w:rsidRDefault="003D37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7C6" w:rsidRDefault="003D37C6" w:rsidP="00E71FC3">
      <w:r>
        <w:separator/>
      </w:r>
    </w:p>
  </w:endnote>
  <w:endnote w:type="continuationSeparator" w:id="0">
    <w:p w:rsidR="003D37C6" w:rsidRDefault="003D37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7C6" w:rsidRDefault="003D37C6" w:rsidP="00E71FC3">
      <w:r>
        <w:separator/>
      </w:r>
    </w:p>
  </w:footnote>
  <w:footnote w:type="continuationSeparator" w:id="0">
    <w:p w:rsidR="003D37C6" w:rsidRDefault="003D37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7C6"/>
    <w:rsid w:val="001A7C09"/>
    <w:rsid w:val="003D37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38E094-6161-4397-B1CB-2EEB4139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37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37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2019-03-07T19:55:00Z</dcterms:created>
  <dcterms:modified xsi:type="dcterms:W3CDTF">2019-03-07T19:56:00Z</dcterms:modified>
</cp:coreProperties>
</file>